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475EE" w14:textId="77777777" w:rsidR="003A7B2B" w:rsidRDefault="00997F14" w:rsidP="003A7B2B">
      <w:pPr>
        <w:spacing w:line="240" w:lineRule="auto"/>
        <w:jc w:val="right"/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3A7B2B" w:rsidRPr="00B866EA">
        <w:t>Załącznik nr 1.5 do Zarządzenia Rektora UR  nr 61/2025</w:t>
      </w:r>
    </w:p>
    <w:p w14:paraId="7355F3A0" w14:textId="77777777" w:rsidR="003A7B2B" w:rsidRDefault="003A7B2B" w:rsidP="003A7B2B">
      <w:pPr>
        <w:spacing w:line="240" w:lineRule="auto"/>
        <w:jc w:val="right"/>
      </w:pPr>
    </w:p>
    <w:p w14:paraId="43BF5080" w14:textId="64ED0140" w:rsidR="003A4A1D" w:rsidRDefault="003A4A1D" w:rsidP="003A7B2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D8027A0" w14:textId="6D9D2B1A" w:rsidR="003A4A1D" w:rsidRDefault="003A4A1D" w:rsidP="003A4A1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A7B2B">
        <w:t>2025-2030</w:t>
      </w:r>
    </w:p>
    <w:p w14:paraId="587CF8E5" w14:textId="77777777" w:rsidR="003A4A1D" w:rsidRDefault="003A4A1D" w:rsidP="00397E78">
      <w:pPr>
        <w:spacing w:after="0" w:line="240" w:lineRule="exact"/>
        <w:ind w:left="4944" w:firstLine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EDAC8EC" w14:textId="51D7511D" w:rsidR="003A4A1D" w:rsidRDefault="003A4A1D" w:rsidP="003A4A1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3A7B2B">
        <w:rPr>
          <w:rFonts w:ascii="Corbel" w:hAnsi="Corbel"/>
          <w:sz w:val="20"/>
          <w:szCs w:val="20"/>
        </w:rPr>
        <w:t>2029/2030</w:t>
      </w:r>
    </w:p>
    <w:p w14:paraId="32469440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F54D5F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12C70861" w:rsidR="00412E1D" w:rsidRPr="00E73ABD" w:rsidRDefault="00257193" w:rsidP="0025719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E73ABD">
              <w:rPr>
                <w:rFonts w:ascii="Corbel" w:hAnsi="Corbel"/>
                <w:bCs/>
                <w:sz w:val="24"/>
                <w:szCs w:val="24"/>
              </w:rPr>
              <w:t>Prawo administracyjne</w:t>
            </w:r>
            <w:r w:rsidR="00A047EB">
              <w:rPr>
                <w:rFonts w:ascii="Corbel" w:hAnsi="Corbel"/>
                <w:bCs/>
                <w:sz w:val="24"/>
                <w:szCs w:val="24"/>
              </w:rPr>
              <w:t xml:space="preserve"> (fakultet)</w:t>
            </w:r>
          </w:p>
        </w:tc>
      </w:tr>
      <w:tr w:rsidR="00412E1D" w:rsidRPr="009C54AE" w14:paraId="6AF0484A" w14:textId="77777777" w:rsidTr="00F54D5F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F54D5F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35D23DC4" w:rsidR="00412E1D" w:rsidRPr="009C54AE" w:rsidRDefault="003A7B2B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412E1D" w:rsidRPr="009C54AE" w14:paraId="2D1B7C6A" w14:textId="77777777" w:rsidTr="00F54D5F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63664548" w:rsidR="00412E1D" w:rsidRPr="009C54AE" w:rsidRDefault="003A7B2B" w:rsidP="002571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412E1D">
              <w:rPr>
                <w:rFonts w:ascii="Corbel" w:hAnsi="Corbel"/>
                <w:b w:val="0"/>
                <w:sz w:val="24"/>
                <w:szCs w:val="24"/>
              </w:rPr>
              <w:t xml:space="preserve"> Prawa </w:t>
            </w:r>
            <w:r w:rsidR="00257193">
              <w:rPr>
                <w:rFonts w:ascii="Corbel" w:hAnsi="Corbel"/>
                <w:b w:val="0"/>
                <w:sz w:val="24"/>
                <w:szCs w:val="24"/>
              </w:rPr>
              <w:t xml:space="preserve">i Postępowania Administracyjnego </w:t>
            </w:r>
          </w:p>
        </w:tc>
      </w:tr>
      <w:tr w:rsidR="00412E1D" w:rsidRPr="009C54AE" w14:paraId="65C590FA" w14:textId="77777777" w:rsidTr="00F54D5F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F54D5F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F54D5F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12E1D" w:rsidRPr="009C54AE" w14:paraId="1ED35B29" w14:textId="77777777" w:rsidTr="00F54D5F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3BFBBF74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12E1D" w:rsidRPr="009C54AE" w14:paraId="612B617F" w14:textId="77777777" w:rsidTr="00F54D5F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semestr X</w:t>
            </w:r>
          </w:p>
        </w:tc>
      </w:tr>
      <w:tr w:rsidR="00F54D5F" w:rsidRPr="009C54AE" w14:paraId="36675C33" w14:textId="77777777" w:rsidTr="00F54D5F">
        <w:tc>
          <w:tcPr>
            <w:tcW w:w="2694" w:type="dxa"/>
            <w:vAlign w:val="center"/>
          </w:tcPr>
          <w:p w14:paraId="5848251E" w14:textId="77777777" w:rsidR="00F54D5F" w:rsidRPr="009C54AE" w:rsidRDefault="00F54D5F" w:rsidP="00F54D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E3E3" w14:textId="3F3397DB" w:rsidR="00F54D5F" w:rsidRPr="009C54AE" w:rsidRDefault="00F54D5F" w:rsidP="00F54D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 – panel pism procesowych</w:t>
            </w:r>
          </w:p>
        </w:tc>
      </w:tr>
      <w:tr w:rsidR="00F54D5F" w:rsidRPr="009C54AE" w14:paraId="478DA8C7" w14:textId="77777777" w:rsidTr="00F54D5F">
        <w:tc>
          <w:tcPr>
            <w:tcW w:w="2694" w:type="dxa"/>
            <w:vAlign w:val="center"/>
          </w:tcPr>
          <w:p w14:paraId="3648D71C" w14:textId="77777777" w:rsidR="00F54D5F" w:rsidRPr="009C54AE" w:rsidRDefault="00F54D5F" w:rsidP="00F54D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2B0F" w14:textId="21E0BF6B" w:rsidR="00F54D5F" w:rsidRPr="009C54AE" w:rsidRDefault="00F54D5F" w:rsidP="00F54D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54D5F" w:rsidRPr="009C54AE" w14:paraId="2634CB13" w14:textId="77777777" w:rsidTr="00F54D5F">
        <w:tc>
          <w:tcPr>
            <w:tcW w:w="2694" w:type="dxa"/>
            <w:vAlign w:val="center"/>
          </w:tcPr>
          <w:p w14:paraId="2090BB54" w14:textId="77777777" w:rsidR="00F54D5F" w:rsidRPr="009C54AE" w:rsidRDefault="00F54D5F" w:rsidP="00F54D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419B" w14:textId="41611A31" w:rsidR="00F54D5F" w:rsidRPr="009C54AE" w:rsidRDefault="00F54D5F" w:rsidP="00F54D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F54D5F" w:rsidRPr="009C54AE" w14:paraId="6D573163" w14:textId="77777777" w:rsidTr="00F54D5F">
        <w:tc>
          <w:tcPr>
            <w:tcW w:w="2694" w:type="dxa"/>
            <w:vAlign w:val="center"/>
          </w:tcPr>
          <w:p w14:paraId="525F63CE" w14:textId="77777777" w:rsidR="00F54D5F" w:rsidRPr="009C54AE" w:rsidRDefault="00F54D5F" w:rsidP="00F54D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1AB2" w14:textId="77777777" w:rsidR="00F54D5F" w:rsidRDefault="00F54D5F" w:rsidP="00F54D5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Paulina Ura, dr Konrad Kędzierski, dr Ewa Kubas, </w:t>
            </w:r>
          </w:p>
          <w:p w14:paraId="3084AFC0" w14:textId="7B341353" w:rsidR="00F54D5F" w:rsidRPr="009C54AE" w:rsidRDefault="00F54D5F" w:rsidP="00F54D5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Szymon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Dubis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mgr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Łaskawski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Karol Hermanowski</w:t>
            </w:r>
          </w:p>
        </w:tc>
      </w:tr>
    </w:tbl>
    <w:p w14:paraId="450E9E99" w14:textId="77777777" w:rsidR="00412E1D" w:rsidRDefault="00412E1D" w:rsidP="00F54D5F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240EEC2" w14:textId="77777777" w:rsidR="00F54D5F" w:rsidRPr="009C54AE" w:rsidRDefault="00F54D5F" w:rsidP="00F54D5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1CED0C" w14:textId="77777777" w:rsidR="00412E1D" w:rsidRPr="009C54AE" w:rsidRDefault="00412E1D" w:rsidP="00412E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412E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A1141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A7092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DD20" w14:textId="77777777" w:rsidR="00412E1D" w:rsidRPr="009C54AE" w:rsidRDefault="00412E1D" w:rsidP="00A70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A70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A70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77777777" w:rsidR="00412E1D" w:rsidRPr="009C54AE" w:rsidRDefault="00412E1D" w:rsidP="00A70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A70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A70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A70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77777777" w:rsidR="00412E1D" w:rsidRPr="009C54AE" w:rsidRDefault="00412E1D" w:rsidP="00A70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A70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77777777" w:rsidR="00412E1D" w:rsidRPr="009C54AE" w:rsidRDefault="00412E1D" w:rsidP="00A70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C8C00B3" w14:textId="77777777" w:rsidR="00412E1D" w:rsidRPr="009C54AE" w:rsidRDefault="00412E1D" w:rsidP="00412E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56A7525A" w:rsidR="00412E1D" w:rsidRDefault="00412E1D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61E4223B" w14:textId="77777777" w:rsidR="000349C4" w:rsidRPr="009C54AE" w:rsidRDefault="000349C4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61247D6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558282C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FB9FA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F2996A6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50465E35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698EA33" w14:textId="77777777" w:rsidR="00A11419" w:rsidRPr="009C54AE" w:rsidRDefault="00A11419" w:rsidP="00412E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AA8E3C1" w14:textId="77777777" w:rsidTr="00D416B5">
        <w:tc>
          <w:tcPr>
            <w:tcW w:w="9670" w:type="dxa"/>
          </w:tcPr>
          <w:p w14:paraId="4C309F1E" w14:textId="1A824C25" w:rsidR="00412E1D" w:rsidRDefault="00412E1D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prawa </w:t>
            </w:r>
            <w:r w:rsidR="002571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administracyjnego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055123A" w14:textId="0E8D597A" w:rsidR="00412E1D" w:rsidRPr="009C54AE" w:rsidRDefault="00257193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postępowania administracyjnego i </w:t>
            </w:r>
            <w:r w:rsidR="000349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sądowo administracyjnego</w:t>
            </w:r>
            <w:r w:rsidR="00412E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B6DB2ED" w14:textId="235D834A" w:rsidR="00412E1D" w:rsidRPr="00C05F44" w:rsidRDefault="00A11419" w:rsidP="00412E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12E1D" w:rsidRPr="009C54AE">
        <w:rPr>
          <w:rFonts w:ascii="Corbel" w:hAnsi="Corbel"/>
          <w:szCs w:val="24"/>
        </w:rPr>
        <w:lastRenderedPageBreak/>
        <w:t xml:space="preserve">3. </w:t>
      </w:r>
      <w:r w:rsidR="00412E1D">
        <w:rPr>
          <w:rFonts w:ascii="Corbel" w:hAnsi="Corbel"/>
          <w:szCs w:val="24"/>
        </w:rPr>
        <w:t>cele, efekty uczenia się</w:t>
      </w:r>
      <w:r w:rsidR="00412E1D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A7092F">
      <w:pPr>
        <w:pStyle w:val="Podpunkty"/>
        <w:ind w:left="357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412E1D" w:rsidRPr="009C54AE" w14:paraId="7989C53D" w14:textId="77777777" w:rsidTr="00D416B5">
        <w:tc>
          <w:tcPr>
            <w:tcW w:w="844" w:type="dxa"/>
            <w:vAlign w:val="center"/>
          </w:tcPr>
          <w:p w14:paraId="03D58487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149DC00" w14:textId="530CB509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pra</w:t>
            </w:r>
            <w:r w:rsidR="00257193">
              <w:rPr>
                <w:rFonts w:ascii="Corbel" w:hAnsi="Corbel"/>
                <w:b w:val="0"/>
                <w:sz w:val="24"/>
                <w:szCs w:val="24"/>
              </w:rPr>
              <w:t xml:space="preserve">ktyczne zastosowanie norm </w:t>
            </w:r>
            <w:r w:rsidR="00257193" w:rsidRPr="00257193">
              <w:rPr>
                <w:rFonts w:ascii="Corbel" w:hAnsi="Corbel"/>
                <w:b w:val="0"/>
                <w:sz w:val="24"/>
                <w:szCs w:val="24"/>
              </w:rPr>
              <w:t>prawa administracyjnego.</w:t>
            </w:r>
          </w:p>
        </w:tc>
      </w:tr>
      <w:tr w:rsidR="00412E1D" w:rsidRPr="009C54AE" w14:paraId="62464EEB" w14:textId="77777777" w:rsidTr="00A7092F">
        <w:trPr>
          <w:trHeight w:val="549"/>
        </w:trPr>
        <w:tc>
          <w:tcPr>
            <w:tcW w:w="844" w:type="dxa"/>
            <w:vAlign w:val="center"/>
          </w:tcPr>
          <w:p w14:paraId="35609BD0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6464EB5" w14:textId="7AAC3A4C" w:rsidR="00412E1D" w:rsidRDefault="00412E1D" w:rsidP="00A7092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metodologii sporządzania pism procesowych z zakresu </w:t>
            </w:r>
            <w:r w:rsidR="00257193" w:rsidRPr="00257193">
              <w:rPr>
                <w:rFonts w:ascii="Corbel" w:hAnsi="Corbel"/>
                <w:b w:val="0"/>
                <w:sz w:val="24"/>
                <w:szCs w:val="24"/>
              </w:rPr>
              <w:t xml:space="preserve">postępowania administracyjnego i </w:t>
            </w:r>
            <w:proofErr w:type="spellStart"/>
            <w:r w:rsidR="00257193" w:rsidRPr="00257193">
              <w:rPr>
                <w:rFonts w:ascii="Corbel" w:hAnsi="Corbel"/>
                <w:b w:val="0"/>
                <w:sz w:val="24"/>
                <w:szCs w:val="24"/>
              </w:rPr>
              <w:t>sądowoadministracyjnego</w:t>
            </w:r>
            <w:proofErr w:type="spellEnd"/>
            <w:r w:rsidR="00257193" w:rsidRPr="0025719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E4E6D0E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A8A33" w14:textId="77777777" w:rsidR="00412E1D" w:rsidRPr="009C54AE" w:rsidRDefault="00412E1D" w:rsidP="00412E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C54B7BE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412E1D" w:rsidRPr="009C54AE" w14:paraId="1CB78892" w14:textId="77777777" w:rsidTr="00A7092F">
        <w:tc>
          <w:tcPr>
            <w:tcW w:w="1447" w:type="dxa"/>
            <w:vAlign w:val="center"/>
          </w:tcPr>
          <w:p w14:paraId="6919DF78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209EEA91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B998CB4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2E1D" w:rsidRPr="009C54AE" w14:paraId="2A790077" w14:textId="77777777" w:rsidTr="00A7092F">
        <w:tc>
          <w:tcPr>
            <w:tcW w:w="1447" w:type="dxa"/>
          </w:tcPr>
          <w:p w14:paraId="47FEFED6" w14:textId="0ADFDE6B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08" w:type="dxa"/>
          </w:tcPr>
          <w:p w14:paraId="1C83419E" w14:textId="1E37837A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 xml:space="preserve">ogłębioną i rozszerzoną wiedzę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prawa administracyjnego.</w:t>
            </w:r>
          </w:p>
        </w:tc>
        <w:tc>
          <w:tcPr>
            <w:tcW w:w="1865" w:type="dxa"/>
          </w:tcPr>
          <w:p w14:paraId="7279171F" w14:textId="77777777" w:rsidR="00412E1D" w:rsidRPr="00F0569B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69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12E1D" w:rsidRPr="009C54AE" w14:paraId="71FFA0CB" w14:textId="77777777" w:rsidTr="00A7092F">
        <w:tc>
          <w:tcPr>
            <w:tcW w:w="1447" w:type="dxa"/>
          </w:tcPr>
          <w:p w14:paraId="7F13A6F9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2FF9A52E" w14:textId="0247085C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na temat procesów stosowania prawa </w:t>
            </w:r>
            <w:r w:rsidR="00257193" w:rsidRPr="00257193">
              <w:rPr>
                <w:rFonts w:ascii="Corbel" w:hAnsi="Corbel"/>
                <w:b w:val="0"/>
                <w:smallCaps w:val="0"/>
                <w:szCs w:val="24"/>
              </w:rPr>
              <w:t>administracyjnego.</w:t>
            </w:r>
          </w:p>
        </w:tc>
        <w:tc>
          <w:tcPr>
            <w:tcW w:w="1865" w:type="dxa"/>
          </w:tcPr>
          <w:p w14:paraId="17429FF8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12E1D" w:rsidRPr="009C54AE" w14:paraId="190CF3C4" w14:textId="77777777" w:rsidTr="00A7092F">
        <w:tc>
          <w:tcPr>
            <w:tcW w:w="1447" w:type="dxa"/>
          </w:tcPr>
          <w:p w14:paraId="76C87252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208" w:type="dxa"/>
          </w:tcPr>
          <w:p w14:paraId="02D6A742" w14:textId="6CB99E49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terminologię właściwą dla języka prawnego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prawniczego oraz zna i rozumie podstawowe pojęcia </w:t>
            </w:r>
            <w:r w:rsidR="00257193" w:rsidRPr="00257193">
              <w:rPr>
                <w:rFonts w:ascii="Corbel" w:hAnsi="Corbel"/>
                <w:b w:val="0"/>
                <w:smallCaps w:val="0"/>
                <w:szCs w:val="24"/>
              </w:rPr>
              <w:t>prawa administracyjnego.</w:t>
            </w:r>
          </w:p>
        </w:tc>
        <w:tc>
          <w:tcPr>
            <w:tcW w:w="1865" w:type="dxa"/>
          </w:tcPr>
          <w:p w14:paraId="7FDB3F01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12E1D" w:rsidRPr="009C54AE" w14:paraId="546E2326" w14:textId="77777777" w:rsidTr="00A7092F">
        <w:tc>
          <w:tcPr>
            <w:tcW w:w="1447" w:type="dxa"/>
          </w:tcPr>
          <w:p w14:paraId="20F06E10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8" w:type="dxa"/>
          </w:tcPr>
          <w:p w14:paraId="42BB16B5" w14:textId="1777454F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sprawnie posługiwać się tekstami aktów normatywnych 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54D5F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interpretować je z wykorzystaniem języka prawniczego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E62EEC1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12E1D" w:rsidRPr="009C54AE" w14:paraId="2EFBF5D7" w14:textId="77777777" w:rsidTr="00A7092F">
        <w:tc>
          <w:tcPr>
            <w:tcW w:w="1447" w:type="dxa"/>
          </w:tcPr>
          <w:p w14:paraId="20475C1F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08" w:type="dxa"/>
          </w:tcPr>
          <w:p w14:paraId="6CA5D9A4" w14:textId="4D8C3919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Wykorzystując posiadaną wiedzę teoretyczną i umiejętność samodzielnego proponowania rozwiązań posiada umiejętność sporządzania podstawowych dokumentów oraz pism procesowych 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procedury administracyjnej.</w:t>
            </w:r>
          </w:p>
        </w:tc>
        <w:tc>
          <w:tcPr>
            <w:tcW w:w="1865" w:type="dxa"/>
          </w:tcPr>
          <w:p w14:paraId="319B5440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412E1D" w:rsidRPr="009C54AE" w14:paraId="744C112A" w14:textId="77777777" w:rsidTr="00A7092F">
        <w:tc>
          <w:tcPr>
            <w:tcW w:w="1447" w:type="dxa"/>
          </w:tcPr>
          <w:p w14:paraId="131303BD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08" w:type="dxa"/>
          </w:tcPr>
          <w:p w14:paraId="5B8319D6" w14:textId="315E939F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dokonać subsumpcji określonego stanu faktycznego 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prawa administracyjnego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norm prawnych.</w:t>
            </w:r>
          </w:p>
        </w:tc>
        <w:tc>
          <w:tcPr>
            <w:tcW w:w="1865" w:type="dxa"/>
          </w:tcPr>
          <w:p w14:paraId="4F831F14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12E1D" w:rsidRPr="009C54AE" w14:paraId="02EB4A05" w14:textId="77777777" w:rsidTr="00A7092F">
        <w:tc>
          <w:tcPr>
            <w:tcW w:w="1447" w:type="dxa"/>
          </w:tcPr>
          <w:p w14:paraId="253B5C5D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08" w:type="dxa"/>
          </w:tcPr>
          <w:p w14:paraId="71532909" w14:textId="15287E91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przygotowywania prac pisemnych dotyczących określonych zagadnień i problemów z zakresu prawa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 pomocą odpowiednio dobranych metod, narzędzi oraz zaawansowanych technik informacyjno-komunikacyjnych.</w:t>
            </w:r>
          </w:p>
        </w:tc>
        <w:tc>
          <w:tcPr>
            <w:tcW w:w="1865" w:type="dxa"/>
          </w:tcPr>
          <w:p w14:paraId="1E5A2287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412E1D" w:rsidRPr="009C54AE" w14:paraId="7FBB51F4" w14:textId="77777777" w:rsidTr="00A7092F">
        <w:tc>
          <w:tcPr>
            <w:tcW w:w="1447" w:type="dxa"/>
          </w:tcPr>
          <w:p w14:paraId="17836568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08" w:type="dxa"/>
          </w:tcPr>
          <w:p w14:paraId="26D5F41E" w14:textId="3280EF14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przygotowywania wystąpień ustnych dotyczących zagadnień i problemów prawnych z zakresu 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 xml:space="preserve">prawa administracyjnego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 pomocą odpowiednio dobranych metod, narzędzi oraz zaawansowanych technik informacyjno-komunikacyjnych.</w:t>
            </w:r>
          </w:p>
        </w:tc>
        <w:tc>
          <w:tcPr>
            <w:tcW w:w="1865" w:type="dxa"/>
          </w:tcPr>
          <w:p w14:paraId="7902E941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412E1D" w:rsidRPr="009C54AE" w14:paraId="4933D299" w14:textId="77777777" w:rsidTr="00A7092F">
        <w:tc>
          <w:tcPr>
            <w:tcW w:w="1447" w:type="dxa"/>
          </w:tcPr>
          <w:p w14:paraId="5043FAD8" w14:textId="77777777" w:rsidR="00412E1D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208" w:type="dxa"/>
          </w:tcPr>
          <w:p w14:paraId="5AFB1E63" w14:textId="293397A0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przygotowany do współdziałania i pracy w grupie przy przygotowaniu pism z zakresu 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Potrafi kierować pracą grupy o</w:t>
            </w:r>
            <w:r w:rsidR="00EE7374">
              <w:rPr>
                <w:rFonts w:ascii="Corbel" w:hAnsi="Corbel"/>
                <w:b w:val="0"/>
                <w:smallCaps w:val="0"/>
                <w:szCs w:val="24"/>
              </w:rPr>
              <w:t>raz przyjmuje w niej różne role.</w:t>
            </w:r>
          </w:p>
        </w:tc>
        <w:tc>
          <w:tcPr>
            <w:tcW w:w="1865" w:type="dxa"/>
          </w:tcPr>
          <w:p w14:paraId="6EC9A7B6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12E1D" w:rsidRPr="009C54AE" w14:paraId="32C7B38F" w14:textId="77777777" w:rsidTr="00A7092F">
        <w:tc>
          <w:tcPr>
            <w:tcW w:w="1447" w:type="dxa"/>
          </w:tcPr>
          <w:p w14:paraId="64231D8F" w14:textId="77777777" w:rsidR="00412E1D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208" w:type="dxa"/>
          </w:tcPr>
          <w:p w14:paraId="3231D8F5" w14:textId="124CE07E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świadomość społecznego znaczenia zawodu prawnika zajmującego się sprawami z zakresu 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D5CF8F5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77777777" w:rsidR="00412E1D" w:rsidRPr="009C54AE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1A514D0" w14:textId="473F9237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  <w:r w:rsidR="00A11419">
        <w:rPr>
          <w:rFonts w:ascii="Corbel" w:hAnsi="Corbel"/>
          <w:sz w:val="24"/>
          <w:szCs w:val="24"/>
        </w:rPr>
        <w:t>– nie dotyczy</w:t>
      </w:r>
    </w:p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1BD49E49" w14:textId="77777777" w:rsidTr="00EE7374">
        <w:tc>
          <w:tcPr>
            <w:tcW w:w="9520" w:type="dxa"/>
          </w:tcPr>
          <w:p w14:paraId="3E714E46" w14:textId="77777777" w:rsidR="00412E1D" w:rsidRPr="009C54AE" w:rsidRDefault="00412E1D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2C34CEEB" w14:textId="77777777" w:rsidTr="00EE7374">
        <w:tc>
          <w:tcPr>
            <w:tcW w:w="9520" w:type="dxa"/>
          </w:tcPr>
          <w:p w14:paraId="46C91B9A" w14:textId="575D7CE9" w:rsidR="00412E1D" w:rsidRPr="009C54AE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podania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0024453C" w14:textId="77777777" w:rsidTr="00EE7374">
        <w:tc>
          <w:tcPr>
            <w:tcW w:w="9520" w:type="dxa"/>
          </w:tcPr>
          <w:p w14:paraId="00F2DD66" w14:textId="3313DBC3" w:rsidR="00412E1D" w:rsidRPr="009C54AE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aktów administracyjnych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0902F098" w14:textId="77777777" w:rsidTr="00EE7374">
        <w:tc>
          <w:tcPr>
            <w:tcW w:w="9520" w:type="dxa"/>
          </w:tcPr>
          <w:p w14:paraId="0A80C49A" w14:textId="45FC988B" w:rsidR="00412E1D" w:rsidRPr="009C54AE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środków zaskarżenia w procedurze administracyjnej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0C9C1E33" w14:textId="77777777" w:rsidTr="00EE7374">
        <w:tc>
          <w:tcPr>
            <w:tcW w:w="9520" w:type="dxa"/>
          </w:tcPr>
          <w:p w14:paraId="50D4BE7A" w14:textId="6B853393" w:rsidR="00412E1D" w:rsidRDefault="00EE7374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i analiza skargi w postępowaniu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sądowoadministracyjnym</w:t>
            </w:r>
            <w:proofErr w:type="spellEnd"/>
            <w:r w:rsidR="00412E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7F18569A" w14:textId="77777777" w:rsidTr="00EE7374">
        <w:tc>
          <w:tcPr>
            <w:tcW w:w="9520" w:type="dxa"/>
          </w:tcPr>
          <w:p w14:paraId="5C3F2FC4" w14:textId="76FE9AAE" w:rsidR="00412E1D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wniosku o wyłączenie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F5D803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55AA974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6048D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AAA49" w14:textId="0ECACB16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Analiza aktów normatywnych, dyskusja, praca w grupach, przygotowanie</w:t>
      </w:r>
      <w:r w:rsidR="00EE7374">
        <w:rPr>
          <w:rFonts w:ascii="Corbel" w:hAnsi="Corbel"/>
          <w:smallCaps w:val="0"/>
          <w:szCs w:val="24"/>
        </w:rPr>
        <w:t xml:space="preserve"> pism</w:t>
      </w:r>
      <w:r>
        <w:rPr>
          <w:rFonts w:ascii="Corbel" w:hAnsi="Corbel"/>
          <w:smallCaps w:val="0"/>
          <w:szCs w:val="24"/>
        </w:rPr>
        <w:t xml:space="preserve">. </w:t>
      </w:r>
    </w:p>
    <w:p w14:paraId="09537F8D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50ED35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A8F1CE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F622D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12E1D" w:rsidRPr="009C54AE" w14:paraId="1701182D" w14:textId="77777777" w:rsidTr="00D416B5">
        <w:tc>
          <w:tcPr>
            <w:tcW w:w="1962" w:type="dxa"/>
            <w:vAlign w:val="center"/>
          </w:tcPr>
          <w:p w14:paraId="2CA2931B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F22AE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65C82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BD2669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776F9A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2E1D" w:rsidRPr="009C54AE" w14:paraId="368317CD" w14:textId="77777777" w:rsidTr="00F54D5F">
        <w:trPr>
          <w:trHeight w:val="421"/>
        </w:trPr>
        <w:tc>
          <w:tcPr>
            <w:tcW w:w="1962" w:type="dxa"/>
            <w:vAlign w:val="center"/>
          </w:tcPr>
          <w:p w14:paraId="200936CA" w14:textId="77777777" w:rsidR="00412E1D" w:rsidRPr="009C54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-010</w:t>
            </w:r>
          </w:p>
        </w:tc>
        <w:tc>
          <w:tcPr>
            <w:tcW w:w="5441" w:type="dxa"/>
            <w:vAlign w:val="center"/>
          </w:tcPr>
          <w:p w14:paraId="1C879EF4" w14:textId="77777777" w:rsidR="00412E1D" w:rsidRPr="00EA52AE" w:rsidRDefault="00412E1D" w:rsidP="00F54D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dyskusja, obserwacja w trakcie zajęć, projekt</w:t>
            </w:r>
          </w:p>
        </w:tc>
        <w:tc>
          <w:tcPr>
            <w:tcW w:w="2117" w:type="dxa"/>
            <w:vAlign w:val="center"/>
          </w:tcPr>
          <w:p w14:paraId="19E9B9A1" w14:textId="266A910E" w:rsidR="00412E1D" w:rsidRPr="009C54AE" w:rsidRDefault="00F54D5F" w:rsidP="00F54D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387FA3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5E34E3CB" w14:textId="77777777" w:rsidR="00412E1D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FF000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244736F4" w14:textId="7EEC13D2" w:rsidR="00412E1D" w:rsidRPr="009C54AE" w:rsidRDefault="00412E1D" w:rsidP="00F54D5F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z oceną: </w:t>
            </w:r>
            <w:r w:rsidR="00EE7374">
              <w:rPr>
                <w:rFonts w:ascii="Corbel" w:hAnsi="Corbel"/>
                <w:b w:val="0"/>
                <w:smallCaps w:val="0"/>
                <w:szCs w:val="24"/>
              </w:rPr>
              <w:t>frekwencja na konwersatoriach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 xml:space="preserve"> ustalana na podstawie listy obecności, aktywność na </w:t>
            </w:r>
            <w:r w:rsidR="00EE7374">
              <w:rPr>
                <w:rFonts w:ascii="Corbel" w:hAnsi="Corbel"/>
                <w:b w:val="0"/>
                <w:smallCaps w:val="0"/>
                <w:szCs w:val="24"/>
              </w:rPr>
              <w:t>konwersatoriach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>, wyniki ustalane na podstawie pisemnych prac studentów lub ustnej odpowiedzi, obserwacja w trakcie zajęć, gdzie ocena pozytywna osiągana jest w przypadku uzyskania co najmniej 51% poprawnych odpowiedzi.</w:t>
            </w: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8369" w14:textId="5146FB33" w:rsidR="00412E1D" w:rsidRPr="009C54AE" w:rsidRDefault="008654D9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412E1D"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412E1D" w:rsidRPr="009C54AE" w14:paraId="349E25AD" w14:textId="77777777" w:rsidTr="00F54D5F">
        <w:tc>
          <w:tcPr>
            <w:tcW w:w="5274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F54D5F">
        <w:tc>
          <w:tcPr>
            <w:tcW w:w="5274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66200C7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412E1D" w:rsidRPr="009C54AE" w14:paraId="553AA27A" w14:textId="77777777" w:rsidTr="00F54D5F">
        <w:tc>
          <w:tcPr>
            <w:tcW w:w="5274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58B5E5B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412E1D" w:rsidRPr="009C54AE" w14:paraId="68364B2F" w14:textId="77777777" w:rsidTr="00F54D5F">
        <w:tc>
          <w:tcPr>
            <w:tcW w:w="5274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46" w:type="dxa"/>
          </w:tcPr>
          <w:p w14:paraId="49D414F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 h</w:t>
            </w:r>
          </w:p>
        </w:tc>
      </w:tr>
      <w:tr w:rsidR="00412E1D" w:rsidRPr="009C54AE" w14:paraId="10D358D8" w14:textId="77777777" w:rsidTr="00F54D5F">
        <w:tc>
          <w:tcPr>
            <w:tcW w:w="5274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43C5A839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 h</w:t>
            </w:r>
          </w:p>
        </w:tc>
      </w:tr>
      <w:tr w:rsidR="00412E1D" w:rsidRPr="009C54AE" w14:paraId="7B195501" w14:textId="77777777" w:rsidTr="00F54D5F">
        <w:trPr>
          <w:trHeight w:val="341"/>
        </w:trPr>
        <w:tc>
          <w:tcPr>
            <w:tcW w:w="5274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1115598E" w14:textId="40A1B2D4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pkt</w:t>
            </w:r>
          </w:p>
        </w:tc>
      </w:tr>
    </w:tbl>
    <w:p w14:paraId="15DEFEF4" w14:textId="77777777" w:rsidR="00412E1D" w:rsidRPr="009C54AE" w:rsidRDefault="00412E1D" w:rsidP="00F54D5F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412E1D" w:rsidRPr="009C54AE" w14:paraId="34C343A5" w14:textId="77777777" w:rsidTr="00F54D5F">
        <w:trPr>
          <w:trHeight w:val="397"/>
        </w:trPr>
        <w:tc>
          <w:tcPr>
            <w:tcW w:w="3856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F54D5F">
        <w:trPr>
          <w:trHeight w:val="397"/>
        </w:trPr>
        <w:tc>
          <w:tcPr>
            <w:tcW w:w="3856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530C9B" w14:textId="36C147E9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30350A" w14:textId="77777777" w:rsidR="00F54D5F" w:rsidRDefault="00F54D5F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7A8278" w14:textId="77777777" w:rsidR="003A7B2B" w:rsidRDefault="003A7B2B" w:rsidP="003A7B2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E7374">
              <w:rPr>
                <w:rFonts w:ascii="Corbel" w:hAnsi="Corbel"/>
                <w:color w:val="000000" w:themeColor="text1"/>
                <w:sz w:val="24"/>
                <w:szCs w:val="24"/>
              </w:rPr>
              <w:t>E. Ura, Prawo administracyjne, Wydawnictwo Wolters Kluwer, Warszawa 202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4, </w:t>
            </w:r>
          </w:p>
          <w:p w14:paraId="09EC089E" w14:textId="77777777" w:rsidR="003A7B2B" w:rsidRPr="00EE7374" w:rsidRDefault="003A7B2B" w:rsidP="003A7B2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E7374">
              <w:rPr>
                <w:rFonts w:ascii="Corbel" w:hAnsi="Corbel"/>
                <w:color w:val="000000" w:themeColor="text1"/>
                <w:sz w:val="24"/>
                <w:szCs w:val="24"/>
              </w:rPr>
              <w:t>K. Kędzierski, E. Kubas, Prawo administracyjne: testy, kazusy, pytania sprawdzające, Wolters Kluwer, Warszawa 2022.</w:t>
            </w:r>
          </w:p>
          <w:p w14:paraId="2A042ABB" w14:textId="3F1352C4" w:rsidR="00412E1D" w:rsidRPr="00EE7374" w:rsidRDefault="003A7B2B" w:rsidP="003A7B2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B. Adamiak, J. Borkowski, Postępowanie administracyjne i </w:t>
            </w:r>
            <w:proofErr w:type="spellStart"/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sądowoadministracyjne</w:t>
            </w:r>
            <w:proofErr w:type="spellEnd"/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, Warszawa 2024.</w:t>
            </w:r>
          </w:p>
        </w:tc>
      </w:tr>
      <w:tr w:rsidR="00412E1D" w:rsidRPr="009C54AE" w14:paraId="47430518" w14:textId="77777777" w:rsidTr="00A7092F">
        <w:trPr>
          <w:trHeight w:val="1556"/>
        </w:trPr>
        <w:tc>
          <w:tcPr>
            <w:tcW w:w="7513" w:type="dxa"/>
          </w:tcPr>
          <w:p w14:paraId="706A3A57" w14:textId="1A7704A2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8CCBE6" w14:textId="77777777" w:rsidR="00412E1D" w:rsidRDefault="00EE7374" w:rsidP="00EE737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R. Kędziora, Ogólne postepowanie administracyjne, Warszawa 2019.</w:t>
            </w:r>
          </w:p>
          <w:p w14:paraId="32B79104" w14:textId="359D9BAA" w:rsidR="00EE7374" w:rsidRPr="009C54AE" w:rsidRDefault="00D72013" w:rsidP="00EE737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Knysiak-Sudyka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Postępowanie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sądowoadministracyjne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2022.</w:t>
            </w: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A7092F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E4244" w14:textId="77777777" w:rsidR="000F6D58" w:rsidRDefault="000F6D58" w:rsidP="00C16ABF">
      <w:pPr>
        <w:spacing w:after="0" w:line="240" w:lineRule="auto"/>
      </w:pPr>
      <w:r>
        <w:separator/>
      </w:r>
    </w:p>
  </w:endnote>
  <w:endnote w:type="continuationSeparator" w:id="0">
    <w:p w14:paraId="6647F90F" w14:textId="77777777" w:rsidR="000F6D58" w:rsidRDefault="000F6D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ADB30" w14:textId="77777777" w:rsidR="000F6D58" w:rsidRDefault="000F6D58" w:rsidP="00C16ABF">
      <w:pPr>
        <w:spacing w:after="0" w:line="240" w:lineRule="auto"/>
      </w:pPr>
      <w:r>
        <w:separator/>
      </w:r>
    </w:p>
  </w:footnote>
  <w:footnote w:type="continuationSeparator" w:id="0">
    <w:p w14:paraId="35FB0917" w14:textId="77777777" w:rsidR="000F6D58" w:rsidRDefault="000F6D58" w:rsidP="00C16ABF">
      <w:pPr>
        <w:spacing w:after="0" w:line="240" w:lineRule="auto"/>
      </w:pPr>
      <w:r>
        <w:continuationSeparator/>
      </w:r>
    </w:p>
  </w:footnote>
  <w:footnote w:id="1">
    <w:p w14:paraId="53BDE32E" w14:textId="77777777" w:rsidR="00412E1D" w:rsidRDefault="00412E1D" w:rsidP="00412E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633946">
    <w:abstractNumId w:val="0"/>
  </w:num>
  <w:num w:numId="2" w16cid:durableId="1942688871">
    <w:abstractNumId w:val="2"/>
  </w:num>
  <w:num w:numId="3" w16cid:durableId="3716165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49C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D58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193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CA8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FA3"/>
    <w:rsid w:val="003965F9"/>
    <w:rsid w:val="00397E78"/>
    <w:rsid w:val="003A0A5B"/>
    <w:rsid w:val="003A1176"/>
    <w:rsid w:val="003A4A1D"/>
    <w:rsid w:val="003A7B2B"/>
    <w:rsid w:val="003C0BAE"/>
    <w:rsid w:val="003D18A9"/>
    <w:rsid w:val="003D6CE2"/>
    <w:rsid w:val="003E1941"/>
    <w:rsid w:val="003E2FE6"/>
    <w:rsid w:val="003E49D5"/>
    <w:rsid w:val="003F205D"/>
    <w:rsid w:val="003F38C0"/>
    <w:rsid w:val="003F507B"/>
    <w:rsid w:val="00412E1D"/>
    <w:rsid w:val="00414E3C"/>
    <w:rsid w:val="0042244A"/>
    <w:rsid w:val="0042745A"/>
    <w:rsid w:val="00431D5C"/>
    <w:rsid w:val="00435490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356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487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25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16D9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4D9"/>
    <w:rsid w:val="00884922"/>
    <w:rsid w:val="00885F64"/>
    <w:rsid w:val="008917F9"/>
    <w:rsid w:val="008967E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146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7EB"/>
    <w:rsid w:val="00A1141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92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3217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6295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2013"/>
    <w:rsid w:val="00D74119"/>
    <w:rsid w:val="00D8075B"/>
    <w:rsid w:val="00D8678B"/>
    <w:rsid w:val="00DA2114"/>
    <w:rsid w:val="00DC7D7D"/>
    <w:rsid w:val="00DE09C0"/>
    <w:rsid w:val="00DE0D74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3ABD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374"/>
    <w:rsid w:val="00F070AB"/>
    <w:rsid w:val="00F17567"/>
    <w:rsid w:val="00F27A7B"/>
    <w:rsid w:val="00F373F1"/>
    <w:rsid w:val="00F526AF"/>
    <w:rsid w:val="00F54D5F"/>
    <w:rsid w:val="00F617C3"/>
    <w:rsid w:val="00F61A26"/>
    <w:rsid w:val="00F7066B"/>
    <w:rsid w:val="00F74213"/>
    <w:rsid w:val="00F83B28"/>
    <w:rsid w:val="00F974DA"/>
    <w:rsid w:val="00FA46E5"/>
    <w:rsid w:val="00FB7DBA"/>
    <w:rsid w:val="00FC1C25"/>
    <w:rsid w:val="00FC3F45"/>
    <w:rsid w:val="00FC51F0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8493-A17B-4155-ADB8-39207C63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922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13</cp:revision>
  <cp:lastPrinted>2025-10-03T12:28:00Z</cp:lastPrinted>
  <dcterms:created xsi:type="dcterms:W3CDTF">2025-09-22T17:53:00Z</dcterms:created>
  <dcterms:modified xsi:type="dcterms:W3CDTF">2025-12-09T09:21:00Z</dcterms:modified>
</cp:coreProperties>
</file>